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43FC0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0.0.0</w:t>
            </w:r>
            <w:bookmarkEnd w:id="3"/>
            <w:r w:rsidRPr="004D3578">
              <w:t xml:space="preserve"> </w:t>
            </w:r>
            <w:r w:rsidRPr="00133525">
              <w:rPr>
                <w:sz w:val="32"/>
              </w:rPr>
              <w:t>(</w:t>
            </w:r>
            <w:r w:rsidR="00B318C7">
              <w:rPr>
                <w:sz w:val="32"/>
              </w:rPr>
              <w:t>2022-</w:t>
            </w:r>
            <w:r w:rsidR="008D282E">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 xml:space="preserve">Radio Access </w:t>
            </w:r>
            <w:proofErr w:type="gramStart"/>
            <w:r w:rsidR="003A7407" w:rsidRPr="003A7407">
              <w:t>Networks</w:t>
            </w:r>
            <w:r w:rsidRPr="003A7407">
              <w:t>;</w:t>
            </w:r>
            <w:proofErr w:type="gramEnd"/>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DB29B5" w14:textId="15515BFD" w:rsidR="009B6C7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B6C75">
        <w:t>Foreword</w:t>
      </w:r>
      <w:r w:rsidR="009B6C75">
        <w:tab/>
      </w:r>
      <w:r w:rsidR="009B6C75">
        <w:fldChar w:fldCharType="begin"/>
      </w:r>
      <w:r w:rsidR="009B6C75">
        <w:instrText xml:space="preserve"> PAGEREF _Toc115427802 \h </w:instrText>
      </w:r>
      <w:r w:rsidR="009B6C75">
        <w:fldChar w:fldCharType="separate"/>
      </w:r>
      <w:r w:rsidR="009B6C75">
        <w:t>4</w:t>
      </w:r>
      <w:r w:rsidR="009B6C75">
        <w:fldChar w:fldCharType="end"/>
      </w:r>
    </w:p>
    <w:p w14:paraId="64DBBB00" w14:textId="04F561B3" w:rsidR="009B6C75" w:rsidRDefault="009B6C75">
      <w:pPr>
        <w:pStyle w:val="TOC1"/>
        <w:rPr>
          <w:rFonts w:asciiTheme="minorHAnsi" w:eastAsiaTheme="minorEastAsia" w:hAnsiTheme="minorHAnsi" w:cstheme="minorBidi"/>
          <w:szCs w:val="22"/>
          <w:lang w:val="en-US"/>
        </w:rPr>
      </w:pPr>
      <w:r>
        <w:t>Introduction</w:t>
      </w:r>
      <w:r>
        <w:tab/>
      </w:r>
      <w:r>
        <w:fldChar w:fldCharType="begin"/>
      </w:r>
      <w:r>
        <w:instrText xml:space="preserve"> PAGEREF _Toc115427803 \h </w:instrText>
      </w:r>
      <w:r>
        <w:fldChar w:fldCharType="separate"/>
      </w:r>
      <w:r>
        <w:t>5</w:t>
      </w:r>
      <w:r>
        <w:fldChar w:fldCharType="end"/>
      </w:r>
    </w:p>
    <w:p w14:paraId="5CA1DC52" w14:textId="5B68E994" w:rsidR="009B6C75" w:rsidRDefault="009B6C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_Toc115427804 \h </w:instrText>
      </w:r>
      <w:r>
        <w:fldChar w:fldCharType="separate"/>
      </w:r>
      <w:r>
        <w:t>6</w:t>
      </w:r>
      <w:r>
        <w:fldChar w:fldCharType="end"/>
      </w:r>
    </w:p>
    <w:p w14:paraId="488E1027" w14:textId="46FD49A6" w:rsidR="009B6C75" w:rsidRDefault="009B6C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_Toc115427805 \h </w:instrText>
      </w:r>
      <w:r>
        <w:fldChar w:fldCharType="separate"/>
      </w:r>
      <w:r>
        <w:t>6</w:t>
      </w:r>
      <w:r>
        <w:fldChar w:fldCharType="end"/>
      </w:r>
    </w:p>
    <w:p w14:paraId="0D0E8442" w14:textId="08ECE543" w:rsidR="009B6C75" w:rsidRDefault="009B6C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_Toc115427806 \h </w:instrText>
      </w:r>
      <w:r>
        <w:fldChar w:fldCharType="separate"/>
      </w:r>
      <w:r>
        <w:t>6</w:t>
      </w:r>
      <w:r>
        <w:fldChar w:fldCharType="end"/>
      </w:r>
    </w:p>
    <w:p w14:paraId="00F49486" w14:textId="74348713" w:rsidR="009B6C75" w:rsidRDefault="009B6C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_Toc115427807 \h </w:instrText>
      </w:r>
      <w:r>
        <w:fldChar w:fldCharType="separate"/>
      </w:r>
      <w:r>
        <w:t>6</w:t>
      </w:r>
      <w:r>
        <w:fldChar w:fldCharType="end"/>
      </w:r>
    </w:p>
    <w:p w14:paraId="41F2832A" w14:textId="356DD3BA" w:rsidR="009B6C75" w:rsidRDefault="009B6C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_Toc115427808 \h </w:instrText>
      </w:r>
      <w:r>
        <w:fldChar w:fldCharType="separate"/>
      </w:r>
      <w:r>
        <w:t>6</w:t>
      </w:r>
      <w:r>
        <w:fldChar w:fldCharType="end"/>
      </w:r>
    </w:p>
    <w:p w14:paraId="0F9EBBBA" w14:textId="10A7F9E7" w:rsidR="009B6C75" w:rsidRDefault="009B6C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_Toc115427809 \h </w:instrText>
      </w:r>
      <w:r>
        <w:fldChar w:fldCharType="separate"/>
      </w:r>
      <w:r>
        <w:t>7</w:t>
      </w:r>
      <w:r>
        <w:fldChar w:fldCharType="end"/>
      </w:r>
    </w:p>
    <w:p w14:paraId="579488DD" w14:textId="6B8D93FE" w:rsidR="009B6C75" w:rsidRDefault="009B6C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_Toc115427810 \h </w:instrText>
      </w:r>
      <w:r>
        <w:fldChar w:fldCharType="separate"/>
      </w:r>
      <w:r>
        <w:t>7</w:t>
      </w:r>
      <w:r>
        <w:fldChar w:fldCharType="end"/>
      </w:r>
    </w:p>
    <w:p w14:paraId="78536C42" w14:textId="2BFD34AD" w:rsidR="009B6C75" w:rsidRDefault="009B6C7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_Toc115427811 \h </w:instrText>
      </w:r>
      <w:r>
        <w:fldChar w:fldCharType="separate"/>
      </w:r>
      <w:r>
        <w:t>7</w:t>
      </w:r>
      <w:r>
        <w:fldChar w:fldCharType="end"/>
      </w:r>
    </w:p>
    <w:p w14:paraId="336D2859" w14:textId="78620F15" w:rsidR="009B6C75" w:rsidRDefault="009B6C7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_Toc115427812 \h </w:instrText>
      </w:r>
      <w:r>
        <w:fldChar w:fldCharType="separate"/>
      </w:r>
      <w:r>
        <w:t>7</w:t>
      </w:r>
      <w:r>
        <w:fldChar w:fldCharType="end"/>
      </w:r>
    </w:p>
    <w:p w14:paraId="7DB1A848" w14:textId="5EFC4FF8" w:rsidR="009B6C75" w:rsidRDefault="009B6C7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_Toc115427813 \h </w:instrText>
      </w:r>
      <w:r>
        <w:fldChar w:fldCharType="separate"/>
      </w:r>
      <w:r>
        <w:t>7</w:t>
      </w:r>
      <w:r>
        <w:fldChar w:fldCharType="end"/>
      </w:r>
    </w:p>
    <w:p w14:paraId="2391DD13" w14:textId="2EFAE749" w:rsidR="009B6C75" w:rsidRDefault="009B6C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_Toc115427814 \h </w:instrText>
      </w:r>
      <w:r>
        <w:fldChar w:fldCharType="separate"/>
      </w:r>
      <w:r>
        <w:t>7</w:t>
      </w:r>
      <w:r>
        <w:fldChar w:fldCharType="end"/>
      </w:r>
    </w:p>
    <w:p w14:paraId="2DDAF2C0" w14:textId="52B18DD0" w:rsidR="009B6C75" w:rsidRDefault="009B6C7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_Toc115427815 \h </w:instrText>
      </w:r>
      <w:r>
        <w:fldChar w:fldCharType="separate"/>
      </w:r>
      <w:r>
        <w:t>8</w:t>
      </w:r>
      <w:r>
        <w:fldChar w:fldCharType="end"/>
      </w:r>
    </w:p>
    <w:p w14:paraId="439F8937" w14:textId="13A6BBFF" w:rsidR="009B6C75" w:rsidRDefault="009B6C7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_Toc115427816 \h </w:instrText>
      </w:r>
      <w:r>
        <w:fldChar w:fldCharType="separate"/>
      </w:r>
      <w:r>
        <w:t>8</w:t>
      </w:r>
      <w:r>
        <w:fldChar w:fldCharType="end"/>
      </w:r>
    </w:p>
    <w:p w14:paraId="5A5FD82C" w14:textId="17E61C20" w:rsidR="009B6C75" w:rsidRDefault="009B6C7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_Toc115427817 \h </w:instrText>
      </w:r>
      <w:r>
        <w:fldChar w:fldCharType="separate"/>
      </w:r>
      <w:r>
        <w:t>8</w:t>
      </w:r>
      <w:r>
        <w:fldChar w:fldCharType="end"/>
      </w:r>
    </w:p>
    <w:p w14:paraId="29F4FDFB" w14:textId="5234D1AA" w:rsidR="009B6C75" w:rsidRDefault="009B6C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_Toc115427818 \h </w:instrText>
      </w:r>
      <w:r>
        <w:fldChar w:fldCharType="separate"/>
      </w:r>
      <w:r>
        <w:t>8</w:t>
      </w:r>
      <w:r>
        <w:fldChar w:fldCharType="end"/>
      </w:r>
    </w:p>
    <w:p w14:paraId="36C05289" w14:textId="7B657547" w:rsidR="009B6C75" w:rsidRDefault="009B6C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_Toc115427819 \h </w:instrText>
      </w:r>
      <w:r>
        <w:fldChar w:fldCharType="separate"/>
      </w:r>
      <w:r>
        <w:t>9</w:t>
      </w:r>
      <w:r>
        <w:fldChar w:fldCharType="end"/>
      </w:r>
    </w:p>
    <w:p w14:paraId="0B2B2F22" w14:textId="4E746F4E" w:rsidR="009B6C75" w:rsidRDefault="009B6C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_Toc115427820 \h </w:instrText>
      </w:r>
      <w:r>
        <w:fldChar w:fldCharType="separate"/>
      </w:r>
      <w:r>
        <w:t>9</w:t>
      </w:r>
      <w:r>
        <w:fldChar w:fldCharType="end"/>
      </w:r>
    </w:p>
    <w:p w14:paraId="12BBEB45" w14:textId="71A6E168" w:rsidR="009B6C75" w:rsidRDefault="009B6C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_Toc115427821 \h </w:instrText>
      </w:r>
      <w:r>
        <w:fldChar w:fldCharType="separate"/>
      </w:r>
      <w:r>
        <w:t>9</w:t>
      </w:r>
      <w:r>
        <w:fldChar w:fldCharType="end"/>
      </w:r>
    </w:p>
    <w:p w14:paraId="4E3D6738" w14:textId="7EDC9758" w:rsidR="009B6C75" w:rsidRDefault="009B6C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_Toc115427822 \h </w:instrText>
      </w:r>
      <w:r>
        <w:fldChar w:fldCharType="separate"/>
      </w:r>
      <w:r>
        <w:t>9</w:t>
      </w:r>
      <w:r>
        <w:fldChar w:fldCharType="end"/>
      </w:r>
    </w:p>
    <w:p w14:paraId="24ADAF2E" w14:textId="077606DD" w:rsidR="009B6C75" w:rsidRDefault="009B6C7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_Toc115427823 \h </w:instrText>
      </w:r>
      <w:r>
        <w:fldChar w:fldCharType="separate"/>
      </w:r>
      <w:r>
        <w:t>9</w:t>
      </w:r>
      <w:r>
        <w:fldChar w:fldCharType="end"/>
      </w:r>
    </w:p>
    <w:p w14:paraId="36263767" w14:textId="49D6A329" w:rsidR="009B6C75" w:rsidRDefault="009B6C7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_Toc115427824 \h </w:instrText>
      </w:r>
      <w:r>
        <w:fldChar w:fldCharType="separate"/>
      </w:r>
      <w:r>
        <w:t>9</w:t>
      </w:r>
      <w:r>
        <w:fldChar w:fldCharType="end"/>
      </w:r>
    </w:p>
    <w:p w14:paraId="73282D07" w14:textId="0B13885F" w:rsidR="009B6C75" w:rsidRDefault="009B6C75">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_Toc115427825 \h </w:instrText>
      </w:r>
      <w:r>
        <w:fldChar w:fldCharType="separate"/>
      </w:r>
      <w:r>
        <w:t>9</w:t>
      </w:r>
      <w:r>
        <w:fldChar w:fldCharType="end"/>
      </w:r>
    </w:p>
    <w:p w14:paraId="675451BD" w14:textId="05E5D8ED" w:rsidR="009B6C75" w:rsidRDefault="009B6C7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_Toc115427826 \h </w:instrText>
      </w:r>
      <w:r>
        <w:fldChar w:fldCharType="separate"/>
      </w:r>
      <w:r>
        <w:t>9</w:t>
      </w:r>
      <w:r>
        <w:fldChar w:fldCharType="end"/>
      </w:r>
    </w:p>
    <w:p w14:paraId="28D0A497" w14:textId="618DBC46" w:rsidR="009B6C75" w:rsidRDefault="009B6C7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_Toc115427827 \h </w:instrText>
      </w:r>
      <w:r>
        <w:fldChar w:fldCharType="separate"/>
      </w:r>
      <w:r>
        <w:t>9</w:t>
      </w:r>
      <w:r>
        <w:fldChar w:fldCharType="end"/>
      </w:r>
    </w:p>
    <w:p w14:paraId="67470208" w14:textId="70825FEC" w:rsidR="009B6C75" w:rsidRDefault="009B6C7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_Toc115427828 \h </w:instrText>
      </w:r>
      <w:r>
        <w:fldChar w:fldCharType="separate"/>
      </w:r>
      <w:r>
        <w:t>9</w:t>
      </w:r>
      <w:r>
        <w:fldChar w:fldCharType="end"/>
      </w:r>
    </w:p>
    <w:p w14:paraId="2A25CA32" w14:textId="0459B0A3" w:rsidR="009B6C75" w:rsidRDefault="009B6C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_Toc115427829 \h </w:instrText>
      </w:r>
      <w:r>
        <w:fldChar w:fldCharType="separate"/>
      </w:r>
      <w:r>
        <w:t>9</w:t>
      </w:r>
      <w:r>
        <w:fldChar w:fldCharType="end"/>
      </w:r>
    </w:p>
    <w:p w14:paraId="06CA991D" w14:textId="76457C6F" w:rsidR="009B6C75" w:rsidRDefault="009B6C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_Toc115427830 \h </w:instrText>
      </w:r>
      <w:r>
        <w:fldChar w:fldCharType="separate"/>
      </w:r>
      <w:r>
        <w:t>9</w:t>
      </w:r>
      <w:r>
        <w:fldChar w:fldCharType="end"/>
      </w:r>
    </w:p>
    <w:p w14:paraId="2560A2D0" w14:textId="2D7B7087" w:rsidR="009B6C75" w:rsidRDefault="009B6C7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_Toc115427831 \h </w:instrText>
      </w:r>
      <w:r>
        <w:fldChar w:fldCharType="separate"/>
      </w:r>
      <w:r>
        <w:t>9</w:t>
      </w:r>
      <w:r>
        <w:fldChar w:fldCharType="end"/>
      </w:r>
    </w:p>
    <w:p w14:paraId="0752BEA9" w14:textId="079823EA" w:rsidR="009B6C75" w:rsidRDefault="009B6C75">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_Toc115427832 \h </w:instrText>
      </w:r>
      <w:r>
        <w:fldChar w:fldCharType="separate"/>
      </w:r>
      <w:r>
        <w:t>10</w:t>
      </w:r>
      <w:r>
        <w:fldChar w:fldCharType="end"/>
      </w:r>
    </w:p>
    <w:p w14:paraId="0C691C9C" w14:textId="4BA47E39" w:rsidR="009B6C75" w:rsidRDefault="009B6C75">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_Toc115427833 \h </w:instrText>
      </w:r>
      <w:r>
        <w:fldChar w:fldCharType="separate"/>
      </w:r>
      <w:r>
        <w:t>10</w:t>
      </w:r>
      <w:r>
        <w:fldChar w:fldCharType="end"/>
      </w:r>
    </w:p>
    <w:p w14:paraId="377B3D87" w14:textId="32EADA15" w:rsidR="009B6C75" w:rsidRDefault="009B6C75">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_Toc115427834 \h </w:instrText>
      </w:r>
      <w:r>
        <w:fldChar w:fldCharType="separate"/>
      </w:r>
      <w:r>
        <w:t>10</w:t>
      </w:r>
      <w:r>
        <w:fldChar w:fldCharType="end"/>
      </w:r>
    </w:p>
    <w:p w14:paraId="0DF42802" w14:textId="0460E280" w:rsidR="009B6C75" w:rsidRDefault="009B6C75">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_Toc115427835 \h </w:instrText>
      </w:r>
      <w:r>
        <w:fldChar w:fldCharType="separate"/>
      </w:r>
      <w:r>
        <w:t>10</w:t>
      </w:r>
      <w:r>
        <w:fldChar w:fldCharType="end"/>
      </w:r>
    </w:p>
    <w:p w14:paraId="6AAF7E89" w14:textId="199D2129" w:rsidR="009B6C75" w:rsidRDefault="009B6C7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_Toc115427836 \h </w:instrText>
      </w:r>
      <w:r>
        <w:fldChar w:fldCharType="separate"/>
      </w:r>
      <w:r>
        <w:t>10</w:t>
      </w:r>
      <w:r>
        <w:fldChar w:fldCharType="end"/>
      </w:r>
    </w:p>
    <w:p w14:paraId="6996353E" w14:textId="5F806157" w:rsidR="009B6C75" w:rsidRDefault="009B6C75">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_Toc115427837 \h </w:instrText>
      </w:r>
      <w:r>
        <w:fldChar w:fldCharType="separate"/>
      </w:r>
      <w:r>
        <w:t>10</w:t>
      </w:r>
      <w:r>
        <w:fldChar w:fldCharType="end"/>
      </w:r>
    </w:p>
    <w:p w14:paraId="428585CE" w14:textId="09134E9C" w:rsidR="009B6C75" w:rsidRDefault="009B6C75">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_Toc115427838 \h </w:instrText>
      </w:r>
      <w:r>
        <w:fldChar w:fldCharType="separate"/>
      </w:r>
      <w:r>
        <w:t>10</w:t>
      </w:r>
      <w:r>
        <w:fldChar w:fldCharType="end"/>
      </w:r>
    </w:p>
    <w:p w14:paraId="176B1A76" w14:textId="18CC0EA6" w:rsidR="009B6C75" w:rsidRDefault="009B6C75">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_Toc115427839 \h </w:instrText>
      </w:r>
      <w:r>
        <w:fldChar w:fldCharType="separate"/>
      </w:r>
      <w:r>
        <w:t>10</w:t>
      </w:r>
      <w:r>
        <w:fldChar w:fldCharType="end"/>
      </w:r>
    </w:p>
    <w:p w14:paraId="02E2E68E" w14:textId="3E43B98E" w:rsidR="009B6C75" w:rsidRDefault="009B6C75">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_Toc115427840 \h </w:instrText>
      </w:r>
      <w:r>
        <w:fldChar w:fldCharType="separate"/>
      </w:r>
      <w:r>
        <w:t>10</w:t>
      </w:r>
      <w:r>
        <w:fldChar w:fldCharType="end"/>
      </w:r>
    </w:p>
    <w:p w14:paraId="55B38637" w14:textId="5D9E4599" w:rsidR="009B6C75" w:rsidRDefault="009B6C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_Toc115427841 \h </w:instrText>
      </w:r>
      <w:r>
        <w:fldChar w:fldCharType="separate"/>
      </w:r>
      <w:r>
        <w:t>10</w:t>
      </w:r>
      <w:r>
        <w:fldChar w:fldCharType="end"/>
      </w:r>
    </w:p>
    <w:p w14:paraId="6330C166" w14:textId="7259974F" w:rsidR="009B6C75" w:rsidRDefault="009B6C75">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_Toc115427842 \h </w:instrText>
      </w:r>
      <w:r>
        <w:fldChar w:fldCharType="separate"/>
      </w:r>
      <w:r>
        <w:t>10</w:t>
      </w:r>
      <w:r>
        <w:fldChar w:fldCharType="end"/>
      </w:r>
    </w:p>
    <w:p w14:paraId="60785998" w14:textId="3A3A7165" w:rsidR="009B6C75" w:rsidRDefault="009B6C75">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_Toc115427843 \h </w:instrText>
      </w:r>
      <w:r>
        <w:fldChar w:fldCharType="separate"/>
      </w:r>
      <w:r>
        <w:t>10</w:t>
      </w:r>
      <w:r>
        <w:fldChar w:fldCharType="end"/>
      </w:r>
    </w:p>
    <w:p w14:paraId="0411F982" w14:textId="5BC2EAE7" w:rsidR="009B6C75" w:rsidRDefault="009B6C75">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_Toc115427844 \h </w:instrText>
      </w:r>
      <w:r>
        <w:fldChar w:fldCharType="separate"/>
      </w:r>
      <w:r>
        <w:t>10</w:t>
      </w:r>
      <w:r>
        <w:fldChar w:fldCharType="end"/>
      </w:r>
    </w:p>
    <w:p w14:paraId="409DA92C" w14:textId="79F51DD6" w:rsidR="009B6C75" w:rsidRDefault="009B6C75">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_Toc115427845 \h </w:instrText>
      </w:r>
      <w:r>
        <w:fldChar w:fldCharType="separate"/>
      </w:r>
      <w:r>
        <w:t>10</w:t>
      </w:r>
      <w:r>
        <w:fldChar w:fldCharType="end"/>
      </w:r>
    </w:p>
    <w:p w14:paraId="7B6FD89E" w14:textId="676B8DE7" w:rsidR="009B6C75" w:rsidRDefault="009B6C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_Toc115427846 \h </w:instrText>
      </w:r>
      <w:r>
        <w:fldChar w:fldCharType="separate"/>
      </w:r>
      <w:r>
        <w:t>10</w:t>
      </w:r>
      <w:r>
        <w:fldChar w:fldCharType="end"/>
      </w:r>
    </w:p>
    <w:p w14:paraId="0CD62B39" w14:textId="13214DF5" w:rsidR="009B6C75" w:rsidRDefault="009B6C75">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_Toc115427847 \h </w:instrText>
      </w:r>
      <w:r>
        <w:fldChar w:fldCharType="separate"/>
      </w:r>
      <w:r>
        <w:t>11</w:t>
      </w:r>
      <w:r>
        <w:fldChar w:fldCharType="end"/>
      </w:r>
    </w:p>
    <w:p w14:paraId="0B9E3498" w14:textId="0F44ED12"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15427802"/>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proofErr w:type="spellStart"/>
      <w:r w:rsidRPr="00602AEA">
        <w:rPr>
          <w:highlight w:val="yellow"/>
        </w:rPr>
        <w:t>Specification</w:t>
      </w:r>
      <w:r w:rsidR="00602AEA" w:rsidRPr="00602AEA">
        <w:rPr>
          <w:highlight w:val="yellow"/>
        </w:rPr>
        <w:t>|Report</w:t>
      </w:r>
      <w:bookmarkEnd w:id="16"/>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15427803"/>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5427804"/>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1542780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1780C207" w:rsidR="008C3CAB" w:rsidRPr="004D3578"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15427806"/>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1542780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542780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5427809"/>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71AEA4F" w:rsidR="003B7D51" w:rsidRDefault="003B7D51">
      <w:pPr>
        <w:pStyle w:val="EW"/>
      </w:pPr>
      <w:r>
        <w:t>BM</w:t>
      </w:r>
      <w:r>
        <w:tab/>
      </w:r>
      <w:r>
        <w:tab/>
      </w:r>
      <w:r>
        <w:tab/>
      </w:r>
      <w:r>
        <w:tab/>
        <w:t>Beam Management</w:t>
      </w:r>
    </w:p>
    <w:p w14:paraId="4E9BA90F" w14:textId="19EDE879" w:rsidR="003B7D51" w:rsidRDefault="003B7D51">
      <w:pPr>
        <w:pStyle w:val="EW"/>
      </w:pPr>
      <w:r>
        <w:t>CSI</w:t>
      </w:r>
      <w:r>
        <w:tab/>
      </w:r>
      <w:r>
        <w:tab/>
      </w:r>
      <w:r>
        <w:tab/>
      </w:r>
      <w:r>
        <w:tab/>
        <w:t>Channel State Information</w:t>
      </w:r>
    </w:p>
    <w:p w14:paraId="66B12836" w14:textId="0FE2A457" w:rsidR="004D637E" w:rsidRDefault="004D637E">
      <w:pPr>
        <w:pStyle w:val="EW"/>
      </w:pPr>
      <w:r>
        <w:t>KPI</w:t>
      </w:r>
      <w:r>
        <w:tab/>
      </w:r>
      <w:r>
        <w:tab/>
      </w:r>
      <w:r>
        <w:tab/>
      </w:r>
      <w:r>
        <w:tab/>
        <w:t>Key Performance Indicator</w:t>
      </w:r>
    </w:p>
    <w:p w14:paraId="04C7652A" w14:textId="6D36FE60" w:rsidR="00C34FCC" w:rsidRDefault="00C34FCC">
      <w:pPr>
        <w:pStyle w:val="EW"/>
      </w:pPr>
      <w:r>
        <w:t>LCM</w:t>
      </w:r>
      <w:r>
        <w:tab/>
      </w:r>
      <w:r>
        <w:tab/>
      </w:r>
      <w:r>
        <w:tab/>
      </w:r>
      <w:r>
        <w:tab/>
        <w:t>Life Cycle Management</w:t>
      </w:r>
    </w:p>
    <w:p w14:paraId="5FDA6BFD" w14:textId="0DE1FE6C" w:rsidR="003B7D51" w:rsidRPr="004D3578" w:rsidRDefault="003B7D51">
      <w:pPr>
        <w:pStyle w:val="EW"/>
      </w:pPr>
      <w:r>
        <w:t>ML</w:t>
      </w:r>
      <w:r>
        <w:tab/>
      </w:r>
      <w:r>
        <w:tab/>
      </w:r>
      <w:r>
        <w:tab/>
      </w:r>
      <w:r>
        <w:tab/>
        <w:t>Machine Learning</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15427810"/>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740BE1B2" w:rsidR="005C7675" w:rsidRPr="004544AE"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w:t>
      </w:r>
      <w:proofErr w:type="spellStart"/>
      <w:r w:rsidRPr="00891947">
        <w:rPr>
          <w:i w:val="0"/>
          <w:iCs/>
          <w:color w:val="auto"/>
        </w:rPr>
        <w:t>FS_NR_ENDC_data_collect</w:t>
      </w:r>
      <w:proofErr w:type="spellEnd"/>
      <w:r w:rsidRPr="00891947">
        <w:rPr>
          <w:i w:val="0"/>
          <w:iCs/>
          <w:color w:val="auto"/>
        </w:rPr>
        <w:t xml:space="preserve"> </w:t>
      </w:r>
      <w:r>
        <w:rPr>
          <w:i w:val="0"/>
          <w:iCs/>
          <w:color w:val="auto"/>
        </w:rPr>
        <w:t xml:space="preserve">is considered </w:t>
      </w:r>
      <w:r w:rsidRPr="00891947">
        <w:rPr>
          <w:i w:val="0"/>
          <w:iCs/>
          <w:color w:val="auto"/>
        </w:rPr>
        <w:t>when appropriate</w:t>
      </w:r>
      <w:r>
        <w:rPr>
          <w:i w:val="0"/>
          <w:iCs/>
          <w:color w:val="auto"/>
        </w:rPr>
        <w:t xml:space="preserve">. </w:t>
      </w:r>
    </w:p>
    <w:p w14:paraId="1F69DAFD" w14:textId="7146A711" w:rsidR="00082015" w:rsidRDefault="00080512">
      <w:pPr>
        <w:pStyle w:val="Heading2"/>
      </w:pPr>
      <w:bookmarkStart w:id="30" w:name="_Toc115427811"/>
      <w:r w:rsidRPr="004D3578">
        <w:t>4.1</w:t>
      </w:r>
      <w:r w:rsidRPr="004D3578">
        <w:tab/>
      </w:r>
      <w:r w:rsidR="000151CA">
        <w:t>Description of the stages of Machine Learning</w:t>
      </w:r>
      <w:bookmarkEnd w:id="30"/>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rsidP="000151CA">
      <w:pPr>
        <w:pStyle w:val="ListParagraph"/>
        <w:numPr>
          <w:ilvl w:val="0"/>
          <w:numId w:val="5"/>
        </w:numPr>
      </w:pPr>
      <w:r>
        <w:t xml:space="preserve">Model generation, e.g., model training (including input/output, pre-/post-process, online/offline as applicable), model validation, model testing, as applicable  </w:t>
      </w:r>
    </w:p>
    <w:p w14:paraId="24A9B094" w14:textId="2C7062E3" w:rsidR="000151CA" w:rsidRDefault="000151CA" w:rsidP="000151CA">
      <w:pPr>
        <w:pStyle w:val="ListParagraph"/>
        <w:numPr>
          <w:ilvl w:val="0"/>
          <w:numId w:val="5"/>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31" w:name="_Toc115427812"/>
      <w:r>
        <w:t>4.2</w:t>
      </w:r>
      <w:r>
        <w:tab/>
        <w:t>Collaboration levels</w:t>
      </w:r>
      <w:bookmarkEnd w:id="31"/>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rsidP="00A516F2">
      <w:pPr>
        <w:pStyle w:val="ListParagraph"/>
        <w:numPr>
          <w:ilvl w:val="0"/>
          <w:numId w:val="5"/>
        </w:numPr>
      </w:pPr>
      <w:r>
        <w:t xml:space="preserve">No collaboration: implementation-based only AI/ML algorithms without information exchange [for comparison purposes] </w:t>
      </w:r>
    </w:p>
    <w:p w14:paraId="3BA67C07" w14:textId="59953D91" w:rsidR="005D3009" w:rsidRDefault="00B9734B" w:rsidP="00A516F2">
      <w:pPr>
        <w:pStyle w:val="ListParagraph"/>
        <w:numPr>
          <w:ilvl w:val="0"/>
          <w:numId w:val="5"/>
        </w:numPr>
      </w:pPr>
      <w:r>
        <w:t xml:space="preserve">Various levels of UE/gNB collaboration targeting at separate or joint ML operation </w:t>
      </w:r>
    </w:p>
    <w:p w14:paraId="13061947" w14:textId="33B033AE" w:rsidR="0017273F" w:rsidRDefault="00DD2E59" w:rsidP="00DD2E59">
      <w:pPr>
        <w:pStyle w:val="Heading2"/>
      </w:pPr>
      <w:bookmarkStart w:id="32" w:name="_Toc115427813"/>
      <w:r>
        <w:t>4.3</w:t>
      </w:r>
      <w:r>
        <w:tab/>
        <w:t>ML model Life Cycle Management</w:t>
      </w:r>
      <w:bookmarkEnd w:id="32"/>
    </w:p>
    <w:p w14:paraId="09BB685D" w14:textId="12064804"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317E1CBE" w14:textId="0EB3A4C9" w:rsidR="0072745E" w:rsidRDefault="00391C49" w:rsidP="009C36B5">
      <w:pPr>
        <w:pStyle w:val="Heading1"/>
      </w:pPr>
      <w:bookmarkStart w:id="33" w:name="_Toc115427814"/>
      <w:r>
        <w:t>5</w:t>
      </w:r>
      <w:r>
        <w:tab/>
      </w:r>
      <w:r w:rsidR="00BB6CF4">
        <w:t>Use cases</w:t>
      </w:r>
      <w:bookmarkEnd w:id="33"/>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rsidP="009B6C75">
      <w:pPr>
        <w:numPr>
          <w:ilvl w:val="0"/>
          <w:numId w:val="6"/>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rsidP="009B6C75">
      <w:pPr>
        <w:numPr>
          <w:ilvl w:val="0"/>
          <w:numId w:val="6"/>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rsidP="009B6C75">
      <w:pPr>
        <w:numPr>
          <w:ilvl w:val="0"/>
          <w:numId w:val="6"/>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F44E592" w14:textId="77777777" w:rsidR="00FE1F49" w:rsidRDefault="00FE1F49" w:rsidP="009B6C75">
      <w:pPr>
        <w:numPr>
          <w:ilvl w:val="0"/>
          <w:numId w:val="6"/>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77777777" w:rsidR="00AB2A33" w:rsidRDefault="00AB2A33" w:rsidP="00AB2A33">
      <w:pPr>
        <w:pStyle w:val="Heading2"/>
      </w:pPr>
      <w:bookmarkStart w:id="34" w:name="_Toc115427815"/>
      <w:r>
        <w:t>5.1</w:t>
      </w:r>
      <w:r>
        <w:tab/>
        <w:t>CSI feedback enhancement</w:t>
      </w:r>
      <w:bookmarkEnd w:id="34"/>
    </w:p>
    <w:p w14:paraId="1CBC9C60" w14:textId="77777777" w:rsidR="00AB2A33" w:rsidRDefault="00AB2A33" w:rsidP="00AB2A33">
      <w:pPr>
        <w:pStyle w:val="Heading2"/>
      </w:pPr>
      <w:bookmarkStart w:id="35" w:name="_Toc115427816"/>
      <w:r>
        <w:t>5.2</w:t>
      </w:r>
      <w:r>
        <w:tab/>
        <w:t>Beam Management</w:t>
      </w:r>
      <w:bookmarkEnd w:id="35"/>
    </w:p>
    <w:p w14:paraId="78B41E88" w14:textId="77777777" w:rsidR="00AB2A33" w:rsidRDefault="00AB2A33" w:rsidP="00AB2A33">
      <w:pPr>
        <w:pStyle w:val="Heading2"/>
      </w:pPr>
      <w:bookmarkStart w:id="36" w:name="_Toc115427817"/>
      <w:r>
        <w:t>5.3</w:t>
      </w:r>
      <w:r>
        <w:tab/>
        <w:t>Positioning accuracy enhancements</w:t>
      </w:r>
      <w:bookmarkEnd w:id="36"/>
    </w:p>
    <w:p w14:paraId="160574EF" w14:textId="5379C032" w:rsidR="008F1C4E" w:rsidRDefault="00AB2A33" w:rsidP="009C36B5">
      <w:pPr>
        <w:pStyle w:val="Heading1"/>
      </w:pPr>
      <w:bookmarkStart w:id="37" w:name="_Toc115427818"/>
      <w:r>
        <w:t>6</w:t>
      </w:r>
      <w:r>
        <w:tab/>
      </w:r>
      <w:r w:rsidR="00391C49">
        <w:t>Evaluation</w:t>
      </w:r>
      <w:r w:rsidR="00BB6CF4">
        <w:t>s</w:t>
      </w:r>
      <w:bookmarkEnd w:id="37"/>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rsidP="009F23FA">
      <w:pPr>
        <w:pStyle w:val="ListParagraph"/>
        <w:numPr>
          <w:ilvl w:val="0"/>
          <w:numId w:val="5"/>
        </w:numPr>
      </w:pPr>
      <w:r>
        <w:t>Extensions of 3GPP evaluation methodology for better suitability to AI/ML based techniques should be considered as needed.</w:t>
      </w:r>
    </w:p>
    <w:p w14:paraId="62F86AC6" w14:textId="77777777" w:rsidR="002C6DA9" w:rsidRDefault="00711E38" w:rsidP="00502B31">
      <w:pPr>
        <w:pStyle w:val="ListParagraph"/>
        <w:numPr>
          <w:ilvl w:val="0"/>
          <w:numId w:val="5"/>
        </w:numPr>
      </w:pPr>
      <w:r>
        <w:t xml:space="preserve">Whether field data are optionally needed to further assess the performance and robustness in real-world environments should be discussed as part of the study. </w:t>
      </w:r>
    </w:p>
    <w:p w14:paraId="5F7D7E22" w14:textId="77777777" w:rsidR="002C6DA9" w:rsidRDefault="00711E38" w:rsidP="00B73630">
      <w:pPr>
        <w:pStyle w:val="ListParagraph"/>
        <w:numPr>
          <w:ilvl w:val="0"/>
          <w:numId w:val="5"/>
        </w:numPr>
      </w:pPr>
      <w:r>
        <w:t xml:space="preserve">Need for common assumptions in dataset construction for training, validation and test for the selected use cases. </w:t>
      </w:r>
    </w:p>
    <w:p w14:paraId="3CA93EA1" w14:textId="77777777" w:rsidR="00DA0CEB" w:rsidRDefault="00711E38" w:rsidP="00C2115E">
      <w:pPr>
        <w:pStyle w:val="ListParagraph"/>
        <w:numPr>
          <w:ilvl w:val="0"/>
          <w:numId w:val="5"/>
        </w:numPr>
      </w:pPr>
      <w:r>
        <w:t>Consider adequate model training strategy, collaboration levels and associated implications</w:t>
      </w:r>
    </w:p>
    <w:p w14:paraId="758F0D47" w14:textId="77777777" w:rsidR="00DA0CEB" w:rsidRDefault="00711E38" w:rsidP="00031D84">
      <w:pPr>
        <w:pStyle w:val="ListParagraph"/>
        <w:numPr>
          <w:ilvl w:val="0"/>
          <w:numId w:val="5"/>
        </w:numPr>
      </w:pPr>
      <w:r>
        <w:t>Consider agreed-upon base AI model(s) for calibration</w:t>
      </w:r>
    </w:p>
    <w:p w14:paraId="1AC9450E" w14:textId="76033ED9" w:rsidR="00711E38" w:rsidRDefault="00711E38" w:rsidP="00031D84">
      <w:pPr>
        <w:pStyle w:val="ListParagraph"/>
        <w:numPr>
          <w:ilvl w:val="0"/>
          <w:numId w:val="5"/>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rsidP="003A4817">
      <w:pPr>
        <w:pStyle w:val="ListParagraph"/>
        <w:numPr>
          <w:ilvl w:val="0"/>
          <w:numId w:val="5"/>
        </w:numPr>
      </w:pPr>
      <w:r>
        <w:t>Performance, inference latency and computational complexity of AI/ML based algorithms should be compared to that of a state-of-the-art baseline</w:t>
      </w:r>
    </w:p>
    <w:p w14:paraId="408B07FE" w14:textId="61160C08" w:rsidR="00391C49" w:rsidRDefault="00711E38" w:rsidP="003A4817">
      <w:pPr>
        <w:pStyle w:val="ListParagraph"/>
        <w:numPr>
          <w:ilvl w:val="0"/>
          <w:numId w:val="5"/>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14219DBB" w:rsidR="00632A8E" w:rsidRPr="009B6C75" w:rsidRDefault="00632A8E" w:rsidP="00BC5F5A">
      <w:pPr>
        <w:pStyle w:val="Heading2"/>
      </w:pPr>
      <w:bookmarkStart w:id="38" w:name="_Toc115427819"/>
      <w:r w:rsidRPr="009B6C75">
        <w:lastRenderedPageBreak/>
        <w:t>6.1</w:t>
      </w:r>
      <w:r w:rsidRPr="009B6C75">
        <w:tab/>
        <w:t>Common evaluation methodology and KPIs</w:t>
      </w:r>
      <w:bookmarkEnd w:id="38"/>
    </w:p>
    <w:p w14:paraId="6CF20CF2" w14:textId="5C24BE41" w:rsidR="000F4F63" w:rsidRPr="000F4F63" w:rsidRDefault="000059F2" w:rsidP="00BC5F5A">
      <w:pPr>
        <w:pStyle w:val="Heading2"/>
      </w:pPr>
      <w:bookmarkStart w:id="39" w:name="_Toc115427820"/>
      <w:r>
        <w:t>6</w:t>
      </w:r>
      <w:r w:rsidR="00391C49">
        <w:t>.</w:t>
      </w:r>
      <w:r w:rsidR="005713C7">
        <w:t>2</w:t>
      </w:r>
      <w:r w:rsidR="00391C49">
        <w:tab/>
        <w:t>CSI feedback enhancement</w:t>
      </w:r>
      <w:bookmarkEnd w:id="39"/>
    </w:p>
    <w:p w14:paraId="7216D0B0" w14:textId="032AA78D" w:rsidR="00391C49" w:rsidRDefault="000059F2" w:rsidP="00391C49">
      <w:pPr>
        <w:pStyle w:val="Heading3"/>
      </w:pPr>
      <w:bookmarkStart w:id="40" w:name="_Toc115427821"/>
      <w:r>
        <w:t>6</w:t>
      </w:r>
      <w:r w:rsidR="00391C49">
        <w:t>.</w:t>
      </w:r>
      <w:r w:rsidR="005713C7">
        <w:t>2</w:t>
      </w:r>
      <w:r w:rsidR="00391C49">
        <w:t>.1</w:t>
      </w:r>
      <w:r w:rsidR="00391C49">
        <w:tab/>
        <w:t>Evaluation assumptions, methodology and KPIs</w:t>
      </w:r>
      <w:bookmarkEnd w:id="40"/>
    </w:p>
    <w:p w14:paraId="56E75C12" w14:textId="4DDF443E" w:rsidR="004A79C0" w:rsidRDefault="000059F2" w:rsidP="004A79C0">
      <w:pPr>
        <w:pStyle w:val="Heading3"/>
      </w:pPr>
      <w:bookmarkStart w:id="41" w:name="_Toc115427822"/>
      <w:r>
        <w:t>6</w:t>
      </w:r>
      <w:r w:rsidR="004A79C0">
        <w:t>.</w:t>
      </w:r>
      <w:r w:rsidR="005713C7">
        <w:t>2</w:t>
      </w:r>
      <w:r w:rsidR="004A79C0">
        <w:t>.2</w:t>
      </w:r>
      <w:r w:rsidR="004A79C0">
        <w:tab/>
        <w:t>Performance results</w:t>
      </w:r>
      <w:bookmarkEnd w:id="41"/>
    </w:p>
    <w:p w14:paraId="2780C82C" w14:textId="6F2FF435" w:rsidR="00D962AD" w:rsidRPr="00D962AD" w:rsidRDefault="000059F2" w:rsidP="00BC5F5A">
      <w:pPr>
        <w:pStyle w:val="Heading2"/>
      </w:pPr>
      <w:bookmarkStart w:id="42" w:name="_Toc115427823"/>
      <w:r>
        <w:t>6</w:t>
      </w:r>
      <w:r w:rsidR="004A79C0">
        <w:t>.</w:t>
      </w:r>
      <w:r w:rsidR="005713C7">
        <w:t>3</w:t>
      </w:r>
      <w:r w:rsidR="004A79C0">
        <w:tab/>
        <w:t>Beam Management</w:t>
      </w:r>
      <w:bookmarkEnd w:id="42"/>
    </w:p>
    <w:p w14:paraId="6AEE70DF" w14:textId="49DB8167" w:rsidR="004A79C0" w:rsidRDefault="000059F2" w:rsidP="004A79C0">
      <w:pPr>
        <w:pStyle w:val="Heading3"/>
      </w:pPr>
      <w:bookmarkStart w:id="43" w:name="_Toc115427824"/>
      <w:r>
        <w:t>6</w:t>
      </w:r>
      <w:r w:rsidR="004A79C0">
        <w:t>.</w:t>
      </w:r>
      <w:r w:rsidR="005713C7">
        <w:t>3</w:t>
      </w:r>
      <w:r w:rsidR="004A79C0">
        <w:t>.1</w:t>
      </w:r>
      <w:r w:rsidR="004A79C0">
        <w:tab/>
        <w:t>Evaluation assumptions, methodology and KPIs</w:t>
      </w:r>
      <w:bookmarkEnd w:id="43"/>
    </w:p>
    <w:p w14:paraId="586D11D9" w14:textId="352A5EEC" w:rsidR="004A79C0" w:rsidRDefault="000059F2" w:rsidP="004A79C0">
      <w:pPr>
        <w:pStyle w:val="Heading3"/>
      </w:pPr>
      <w:bookmarkStart w:id="44" w:name="_Toc115427825"/>
      <w:r>
        <w:t>6</w:t>
      </w:r>
      <w:r w:rsidR="004A79C0">
        <w:t>.</w:t>
      </w:r>
      <w:r w:rsidR="005713C7">
        <w:t>3</w:t>
      </w:r>
      <w:r w:rsidR="004A79C0">
        <w:t>.2</w:t>
      </w:r>
      <w:r w:rsidR="004A79C0">
        <w:tab/>
        <w:t>Performance results</w:t>
      </w:r>
      <w:bookmarkEnd w:id="44"/>
    </w:p>
    <w:p w14:paraId="5C5D531E" w14:textId="4629BC8A" w:rsidR="004A79C0" w:rsidRDefault="000059F2" w:rsidP="004A79C0">
      <w:pPr>
        <w:pStyle w:val="Heading2"/>
      </w:pPr>
      <w:bookmarkStart w:id="45" w:name="_Toc115427826"/>
      <w:r>
        <w:t>6</w:t>
      </w:r>
      <w:r w:rsidR="004A79C0">
        <w:t>.</w:t>
      </w:r>
      <w:r w:rsidR="005713C7">
        <w:t>4</w:t>
      </w:r>
      <w:r w:rsidR="004A79C0">
        <w:tab/>
        <w:t>Positioning accuracy enhancements</w:t>
      </w:r>
      <w:bookmarkEnd w:id="45"/>
    </w:p>
    <w:p w14:paraId="034A7EEB" w14:textId="05EE36BC" w:rsidR="004A79C0" w:rsidRDefault="000059F2" w:rsidP="004A79C0">
      <w:pPr>
        <w:pStyle w:val="Heading3"/>
      </w:pPr>
      <w:bookmarkStart w:id="46" w:name="_Toc115427827"/>
      <w:r>
        <w:t>6</w:t>
      </w:r>
      <w:r w:rsidR="004A79C0">
        <w:t>.</w:t>
      </w:r>
      <w:r w:rsidR="005713C7">
        <w:t>4</w:t>
      </w:r>
      <w:r w:rsidR="004A79C0">
        <w:t>.1</w:t>
      </w:r>
      <w:r w:rsidR="004A79C0">
        <w:tab/>
        <w:t>Evaluation assumptions, methodology and KPIs</w:t>
      </w:r>
      <w:bookmarkEnd w:id="46"/>
    </w:p>
    <w:p w14:paraId="5BF3A8C1" w14:textId="0F46733F" w:rsidR="004A79C0" w:rsidRDefault="000059F2" w:rsidP="004A79C0">
      <w:pPr>
        <w:pStyle w:val="Heading3"/>
      </w:pPr>
      <w:bookmarkStart w:id="47" w:name="_Toc115427828"/>
      <w:r>
        <w:t>6</w:t>
      </w:r>
      <w:r w:rsidR="004A79C0">
        <w:t>.</w:t>
      </w:r>
      <w:r w:rsidR="005713C7">
        <w:t>4</w:t>
      </w:r>
      <w:r w:rsidR="004A79C0">
        <w:t>.2</w:t>
      </w:r>
      <w:r w:rsidR="004A79C0">
        <w:tab/>
        <w:t>Performance results</w:t>
      </w:r>
      <w:bookmarkEnd w:id="47"/>
    </w:p>
    <w:p w14:paraId="7CD49810" w14:textId="1FE445D5" w:rsidR="004A79C0" w:rsidRDefault="000059F2" w:rsidP="00167BB5">
      <w:pPr>
        <w:pStyle w:val="Heading1"/>
      </w:pPr>
      <w:bookmarkStart w:id="48" w:name="_Toc115427829"/>
      <w:r>
        <w:t>7</w:t>
      </w:r>
      <w:r w:rsidR="00167BB5">
        <w:tab/>
        <w:t>Potential Specification Impact</w:t>
      </w:r>
      <w:r w:rsidR="00700420">
        <w:t xml:space="preserve"> Assessment</w:t>
      </w:r>
      <w:bookmarkEnd w:id="48"/>
    </w:p>
    <w:p w14:paraId="269C6D97" w14:textId="79A6F231" w:rsidR="005E24A2" w:rsidRDefault="000059F2" w:rsidP="00700420">
      <w:pPr>
        <w:pStyle w:val="Heading2"/>
      </w:pPr>
      <w:bookmarkStart w:id="49" w:name="_Toc115427830"/>
      <w:r>
        <w:t>7</w:t>
      </w:r>
      <w:r w:rsidR="005E24A2">
        <w:t>.1</w:t>
      </w:r>
      <w:r w:rsidR="005E24A2">
        <w:tab/>
        <w:t>General observations</w:t>
      </w:r>
      <w:bookmarkEnd w:id="49"/>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w:t>
      </w:r>
      <w:proofErr w:type="spellStart"/>
      <w:r w:rsidR="000C2A30">
        <w:t>e.g</w:t>
      </w:r>
      <w:proofErr w:type="spellEnd"/>
      <w:r w:rsidR="000C2A30">
        <w:t>, short-term vs. long-term)</w:t>
      </w:r>
      <w:r w:rsidR="009600A2">
        <w:t>]</w:t>
      </w:r>
    </w:p>
    <w:p w14:paraId="09E45759" w14:textId="26DE5FBF" w:rsidR="00700420" w:rsidRDefault="000059F2" w:rsidP="00700420">
      <w:pPr>
        <w:pStyle w:val="Heading2"/>
      </w:pPr>
      <w:bookmarkStart w:id="50" w:name="_Toc115427831"/>
      <w:r>
        <w:t>7.2</w:t>
      </w:r>
      <w:r w:rsidR="00700420">
        <w:tab/>
        <w:t>Physical layer aspects</w:t>
      </w:r>
      <w:bookmarkEnd w:id="5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51" w:name="_Toc115427832"/>
      <w:r>
        <w:lastRenderedPageBreak/>
        <w:t>7.2</w:t>
      </w:r>
      <w:r w:rsidR="00A34320">
        <w:t>.1</w:t>
      </w:r>
      <w:r w:rsidR="00A34320">
        <w:tab/>
      </w:r>
      <w:r w:rsidR="00FC17DC">
        <w:t>Common framework</w:t>
      </w:r>
      <w:bookmarkEnd w:id="51"/>
      <w:r w:rsidR="00FC17DC">
        <w:t xml:space="preserve"> </w:t>
      </w:r>
    </w:p>
    <w:p w14:paraId="72625BD4" w14:textId="22ABF85C" w:rsidR="00FC17DC" w:rsidRDefault="00D34562" w:rsidP="00A34320">
      <w:pPr>
        <w:pStyle w:val="Heading3"/>
      </w:pPr>
      <w:bookmarkStart w:id="52" w:name="_Toc115427833"/>
      <w:r>
        <w:t>7.2</w:t>
      </w:r>
      <w:r w:rsidR="00A34320">
        <w:t>.2</w:t>
      </w:r>
      <w:r w:rsidR="00A34320">
        <w:tab/>
      </w:r>
      <w:r w:rsidR="00FC17DC">
        <w:t>CSI feedback enhancement</w:t>
      </w:r>
      <w:bookmarkEnd w:id="52"/>
      <w:r w:rsidR="00FC17DC">
        <w:t xml:space="preserve"> </w:t>
      </w:r>
    </w:p>
    <w:p w14:paraId="6CAF6BC0" w14:textId="4F35E718" w:rsidR="00FC17DC" w:rsidRDefault="00D34562" w:rsidP="00A34320">
      <w:pPr>
        <w:pStyle w:val="Heading3"/>
      </w:pPr>
      <w:bookmarkStart w:id="53" w:name="_Toc115427834"/>
      <w:r>
        <w:t>7.2</w:t>
      </w:r>
      <w:r w:rsidR="00A34320">
        <w:t>.3</w:t>
      </w:r>
      <w:r w:rsidR="00A34320">
        <w:tab/>
      </w:r>
      <w:r w:rsidR="00FC17DC">
        <w:t>Beam management</w:t>
      </w:r>
      <w:bookmarkEnd w:id="53"/>
      <w:r w:rsidR="00FC17DC">
        <w:t xml:space="preserve"> </w:t>
      </w:r>
    </w:p>
    <w:p w14:paraId="799FE257" w14:textId="0B2CAB1E" w:rsidR="00FC17DC" w:rsidRDefault="00D34562" w:rsidP="00A34320">
      <w:pPr>
        <w:pStyle w:val="Heading3"/>
      </w:pPr>
      <w:bookmarkStart w:id="54" w:name="_Toc115427835"/>
      <w:r>
        <w:t>7.2</w:t>
      </w:r>
      <w:r w:rsidR="00A34320">
        <w:t>.4</w:t>
      </w:r>
      <w:r w:rsidR="00A34320">
        <w:tab/>
      </w:r>
      <w:r w:rsidR="00FC17DC">
        <w:t>Positioning accuracy enhancement</w:t>
      </w:r>
      <w:r w:rsidR="00E41685">
        <w:t>s</w:t>
      </w:r>
      <w:bookmarkEnd w:id="54"/>
    </w:p>
    <w:p w14:paraId="490A0152" w14:textId="3AE68E30" w:rsidR="00700420" w:rsidRDefault="00D34562" w:rsidP="00EC47F7">
      <w:pPr>
        <w:pStyle w:val="Heading2"/>
      </w:pPr>
      <w:bookmarkStart w:id="55" w:name="_Toc115427836"/>
      <w:r>
        <w:t>7.3</w:t>
      </w:r>
      <w:r w:rsidR="00EC47F7">
        <w:tab/>
        <w:t>Protocol aspects</w:t>
      </w:r>
      <w:bookmarkEnd w:id="55"/>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56" w:name="_Toc115427837"/>
      <w:r>
        <w:t>7.3</w:t>
      </w:r>
      <w:r w:rsidR="00E41685">
        <w:t>.1</w:t>
      </w:r>
      <w:r w:rsidR="00E41685">
        <w:tab/>
        <w:t>Common framework</w:t>
      </w:r>
      <w:bookmarkEnd w:id="56"/>
      <w:r w:rsidR="00E41685">
        <w:t xml:space="preserve"> </w:t>
      </w:r>
    </w:p>
    <w:p w14:paraId="378FF444" w14:textId="2AF1FB5D" w:rsidR="00E41685" w:rsidRDefault="00D34562" w:rsidP="00E41685">
      <w:pPr>
        <w:pStyle w:val="Heading3"/>
      </w:pPr>
      <w:bookmarkStart w:id="57" w:name="_Toc115427838"/>
      <w:r>
        <w:t>7.3</w:t>
      </w:r>
      <w:r w:rsidR="00E41685">
        <w:t>.2</w:t>
      </w:r>
      <w:r w:rsidR="00E41685">
        <w:tab/>
        <w:t>CSI feedback enhancement</w:t>
      </w:r>
      <w:bookmarkEnd w:id="57"/>
    </w:p>
    <w:p w14:paraId="289AB86F" w14:textId="6594EA74" w:rsidR="00E41685" w:rsidRDefault="00D34562" w:rsidP="00E41685">
      <w:pPr>
        <w:pStyle w:val="Heading3"/>
      </w:pPr>
      <w:bookmarkStart w:id="58" w:name="_Toc115427839"/>
      <w:r>
        <w:t>7.3</w:t>
      </w:r>
      <w:r w:rsidR="00E41685">
        <w:t>.3</w:t>
      </w:r>
      <w:r w:rsidR="00E41685">
        <w:tab/>
        <w:t>Beam management</w:t>
      </w:r>
      <w:bookmarkEnd w:id="58"/>
      <w:r w:rsidR="00E41685">
        <w:t xml:space="preserve"> </w:t>
      </w:r>
    </w:p>
    <w:p w14:paraId="52A24B19" w14:textId="7D22C702" w:rsidR="00E41685" w:rsidRDefault="00D34562" w:rsidP="00E41685">
      <w:pPr>
        <w:pStyle w:val="Heading3"/>
      </w:pPr>
      <w:bookmarkStart w:id="59" w:name="_Toc115427840"/>
      <w:r>
        <w:t>7.3</w:t>
      </w:r>
      <w:r w:rsidR="00E41685">
        <w:t>.4</w:t>
      </w:r>
      <w:r w:rsidR="00E41685">
        <w:tab/>
        <w:t>Positioning accuracy enhancements</w:t>
      </w:r>
      <w:bookmarkEnd w:id="59"/>
    </w:p>
    <w:p w14:paraId="39FE68CE" w14:textId="7FAE85A2" w:rsidR="00EC47F7" w:rsidRDefault="00D34562" w:rsidP="00EC47F7">
      <w:pPr>
        <w:pStyle w:val="Heading2"/>
      </w:pPr>
      <w:bookmarkStart w:id="60" w:name="_Toc115427841"/>
      <w:r>
        <w:t>7.4</w:t>
      </w:r>
      <w:r w:rsidR="00EC47F7">
        <w:tab/>
      </w:r>
      <w:r w:rsidR="005665C8">
        <w:t>Interoperability and testability aspects</w:t>
      </w:r>
      <w:bookmarkEnd w:id="60"/>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61" w:name="_Toc115427842"/>
      <w:r>
        <w:t>7.4</w:t>
      </w:r>
      <w:r w:rsidR="001F7064">
        <w:t>.1</w:t>
      </w:r>
      <w:r w:rsidR="001F7064">
        <w:tab/>
        <w:t>Common framework</w:t>
      </w:r>
      <w:bookmarkEnd w:id="61"/>
      <w:r w:rsidR="001F7064">
        <w:t xml:space="preserve"> </w:t>
      </w:r>
    </w:p>
    <w:p w14:paraId="48B43350" w14:textId="7221C861" w:rsidR="001F7064" w:rsidRDefault="00D34562" w:rsidP="001F7064">
      <w:pPr>
        <w:pStyle w:val="Heading3"/>
      </w:pPr>
      <w:bookmarkStart w:id="62" w:name="_Toc115427843"/>
      <w:r>
        <w:t>7.4</w:t>
      </w:r>
      <w:r w:rsidR="001F7064">
        <w:t>.2</w:t>
      </w:r>
      <w:r w:rsidR="001F7064">
        <w:tab/>
        <w:t>CSI feedback enhancement</w:t>
      </w:r>
      <w:bookmarkEnd w:id="62"/>
      <w:r w:rsidR="001F7064">
        <w:t xml:space="preserve"> </w:t>
      </w:r>
    </w:p>
    <w:p w14:paraId="44215D27" w14:textId="61896877" w:rsidR="001F7064" w:rsidRDefault="00D34562" w:rsidP="001F7064">
      <w:pPr>
        <w:pStyle w:val="Heading3"/>
      </w:pPr>
      <w:bookmarkStart w:id="63" w:name="_Toc115427844"/>
      <w:r>
        <w:t>7.4</w:t>
      </w:r>
      <w:r w:rsidR="001F7064">
        <w:t>.3</w:t>
      </w:r>
      <w:r w:rsidR="001F7064">
        <w:tab/>
        <w:t>Beam management</w:t>
      </w:r>
      <w:bookmarkEnd w:id="63"/>
      <w:r w:rsidR="001F7064">
        <w:t xml:space="preserve"> </w:t>
      </w:r>
    </w:p>
    <w:p w14:paraId="4EFF79E2" w14:textId="5EEF2C15" w:rsidR="001F7064" w:rsidRDefault="00D34562" w:rsidP="001F7064">
      <w:pPr>
        <w:pStyle w:val="Heading3"/>
      </w:pPr>
      <w:bookmarkStart w:id="64" w:name="_Toc115427845"/>
      <w:r>
        <w:t>7.4</w:t>
      </w:r>
      <w:r w:rsidR="001F7064">
        <w:t>.4</w:t>
      </w:r>
      <w:r w:rsidR="001F7064">
        <w:tab/>
        <w:t>Positioning accuracy enhancements</w:t>
      </w:r>
      <w:bookmarkEnd w:id="64"/>
    </w:p>
    <w:p w14:paraId="58A6FB4F" w14:textId="0EFC2539" w:rsidR="00167BB5" w:rsidRDefault="000059F2" w:rsidP="0041231A">
      <w:pPr>
        <w:pStyle w:val="Heading1"/>
      </w:pPr>
      <w:bookmarkStart w:id="65" w:name="_Toc115427846"/>
      <w:r>
        <w:t>8</w:t>
      </w:r>
      <w:r w:rsidR="0041231A">
        <w:tab/>
        <w:t>Conclusions</w:t>
      </w:r>
      <w:bookmarkEnd w:id="65"/>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66" w:name="_Toc115427847"/>
      <w:r w:rsidRPr="004D3578">
        <w:lastRenderedPageBreak/>
        <w:t>Annex &lt;X</w:t>
      </w:r>
      <w:proofErr w:type="gramStart"/>
      <w:r w:rsidRPr="004D3578">
        <w:t>&gt; :</w:t>
      </w:r>
      <w:proofErr w:type="gramEnd"/>
      <w:r w:rsidR="008A07D6">
        <w:t xml:space="preserve"> </w:t>
      </w:r>
      <w:r w:rsidRPr="004D3578">
        <w:br/>
        <w:t>Change history</w:t>
      </w:r>
      <w:bookmarkEnd w:id="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DE45" w14:textId="77777777" w:rsidR="006847AF" w:rsidRDefault="006847AF">
      <w:r>
        <w:separator/>
      </w:r>
    </w:p>
  </w:endnote>
  <w:endnote w:type="continuationSeparator" w:id="0">
    <w:p w14:paraId="0BCBCF82" w14:textId="77777777" w:rsidR="006847AF" w:rsidRDefault="0068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B529" w14:textId="77777777" w:rsidR="006847AF" w:rsidRDefault="006847AF">
      <w:r>
        <w:separator/>
      </w:r>
    </w:p>
  </w:footnote>
  <w:footnote w:type="continuationSeparator" w:id="0">
    <w:p w14:paraId="067F9D09" w14:textId="77777777" w:rsidR="006847AF" w:rsidRDefault="0068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FA0A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514">
      <w:rPr>
        <w:rFonts w:ascii="Arial" w:hAnsi="Arial" w:cs="Arial"/>
        <w:b/>
        <w:noProof/>
        <w:sz w:val="18"/>
        <w:szCs w:val="18"/>
      </w:rPr>
      <w:t>3GPP TR 38.843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F5AA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51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2B3508"/>
    <w:multiLevelType w:val="hybridMultilevel"/>
    <w:tmpl w:val="BA529472"/>
    <w:lvl w:ilvl="0" w:tplc="338625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8201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4159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154208">
    <w:abstractNumId w:val="1"/>
  </w:num>
  <w:num w:numId="4" w16cid:durableId="922373723">
    <w:abstractNumId w:val="4"/>
  </w:num>
  <w:num w:numId="5" w16cid:durableId="2146656218">
    <w:abstractNumId w:val="2"/>
  </w:num>
  <w:num w:numId="6" w16cid:durableId="1693689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51CA"/>
    <w:rsid w:val="00027563"/>
    <w:rsid w:val="00033397"/>
    <w:rsid w:val="00040095"/>
    <w:rsid w:val="0004108C"/>
    <w:rsid w:val="00050201"/>
    <w:rsid w:val="00051834"/>
    <w:rsid w:val="00054A22"/>
    <w:rsid w:val="0005522D"/>
    <w:rsid w:val="00062023"/>
    <w:rsid w:val="000655A6"/>
    <w:rsid w:val="00072194"/>
    <w:rsid w:val="00080512"/>
    <w:rsid w:val="00082015"/>
    <w:rsid w:val="000A7B8A"/>
    <w:rsid w:val="000C2A30"/>
    <w:rsid w:val="000C47C3"/>
    <w:rsid w:val="000D58AB"/>
    <w:rsid w:val="000F4F63"/>
    <w:rsid w:val="00127016"/>
    <w:rsid w:val="00133525"/>
    <w:rsid w:val="00133EC2"/>
    <w:rsid w:val="00167BB5"/>
    <w:rsid w:val="0017273F"/>
    <w:rsid w:val="001A4C42"/>
    <w:rsid w:val="001A7420"/>
    <w:rsid w:val="001B6637"/>
    <w:rsid w:val="001C21C3"/>
    <w:rsid w:val="001D02C2"/>
    <w:rsid w:val="001F0C1D"/>
    <w:rsid w:val="001F1132"/>
    <w:rsid w:val="001F168B"/>
    <w:rsid w:val="001F7064"/>
    <w:rsid w:val="002219F7"/>
    <w:rsid w:val="002347A2"/>
    <w:rsid w:val="0026201A"/>
    <w:rsid w:val="002675F0"/>
    <w:rsid w:val="002760EE"/>
    <w:rsid w:val="002A78EE"/>
    <w:rsid w:val="002B6339"/>
    <w:rsid w:val="002C6DA9"/>
    <w:rsid w:val="002E00EE"/>
    <w:rsid w:val="002F3B5E"/>
    <w:rsid w:val="003172DC"/>
    <w:rsid w:val="00353F0A"/>
    <w:rsid w:val="0035462D"/>
    <w:rsid w:val="00356555"/>
    <w:rsid w:val="003765B8"/>
    <w:rsid w:val="00391C49"/>
    <w:rsid w:val="003A7407"/>
    <w:rsid w:val="003B7D51"/>
    <w:rsid w:val="003C3971"/>
    <w:rsid w:val="003F5CEF"/>
    <w:rsid w:val="0041231A"/>
    <w:rsid w:val="00423334"/>
    <w:rsid w:val="004345EC"/>
    <w:rsid w:val="00453324"/>
    <w:rsid w:val="004544AE"/>
    <w:rsid w:val="00455A73"/>
    <w:rsid w:val="00465515"/>
    <w:rsid w:val="004678D0"/>
    <w:rsid w:val="0048257B"/>
    <w:rsid w:val="0049751D"/>
    <w:rsid w:val="004A133F"/>
    <w:rsid w:val="004A79C0"/>
    <w:rsid w:val="004C30AC"/>
    <w:rsid w:val="004D3578"/>
    <w:rsid w:val="004D637E"/>
    <w:rsid w:val="004D7F4A"/>
    <w:rsid w:val="004E213A"/>
    <w:rsid w:val="004F0988"/>
    <w:rsid w:val="004F3340"/>
    <w:rsid w:val="0053388B"/>
    <w:rsid w:val="00535773"/>
    <w:rsid w:val="00543E6C"/>
    <w:rsid w:val="00565087"/>
    <w:rsid w:val="005665C8"/>
    <w:rsid w:val="005713C7"/>
    <w:rsid w:val="00597B11"/>
    <w:rsid w:val="005A6A02"/>
    <w:rsid w:val="005C7675"/>
    <w:rsid w:val="005D2E01"/>
    <w:rsid w:val="005D3009"/>
    <w:rsid w:val="005D7526"/>
    <w:rsid w:val="005E24A2"/>
    <w:rsid w:val="005E4BB2"/>
    <w:rsid w:val="005F788A"/>
    <w:rsid w:val="00602AEA"/>
    <w:rsid w:val="006063C1"/>
    <w:rsid w:val="006146DB"/>
    <w:rsid w:val="00614FDF"/>
    <w:rsid w:val="00616351"/>
    <w:rsid w:val="00632A8E"/>
    <w:rsid w:val="0063543D"/>
    <w:rsid w:val="00647114"/>
    <w:rsid w:val="00662F0D"/>
    <w:rsid w:val="006847AF"/>
    <w:rsid w:val="006912E9"/>
    <w:rsid w:val="006A323F"/>
    <w:rsid w:val="006A7514"/>
    <w:rsid w:val="006B30D0"/>
    <w:rsid w:val="006C3D95"/>
    <w:rsid w:val="006D6B17"/>
    <w:rsid w:val="006E5C86"/>
    <w:rsid w:val="00700420"/>
    <w:rsid w:val="00701116"/>
    <w:rsid w:val="0071174C"/>
    <w:rsid w:val="00711E38"/>
    <w:rsid w:val="00713C44"/>
    <w:rsid w:val="0072745E"/>
    <w:rsid w:val="00734A5B"/>
    <w:rsid w:val="0074026F"/>
    <w:rsid w:val="007429F6"/>
    <w:rsid w:val="00744E76"/>
    <w:rsid w:val="00765EA3"/>
    <w:rsid w:val="007671B5"/>
    <w:rsid w:val="00774DA4"/>
    <w:rsid w:val="00781F0F"/>
    <w:rsid w:val="007935DB"/>
    <w:rsid w:val="007B600E"/>
    <w:rsid w:val="007D1C7E"/>
    <w:rsid w:val="007F0E67"/>
    <w:rsid w:val="007F0F4A"/>
    <w:rsid w:val="008028A4"/>
    <w:rsid w:val="00804D82"/>
    <w:rsid w:val="00805346"/>
    <w:rsid w:val="00830747"/>
    <w:rsid w:val="00862CCC"/>
    <w:rsid w:val="008768CA"/>
    <w:rsid w:val="00891947"/>
    <w:rsid w:val="008A07D6"/>
    <w:rsid w:val="008C384C"/>
    <w:rsid w:val="008C3CAB"/>
    <w:rsid w:val="008D282E"/>
    <w:rsid w:val="008E2D68"/>
    <w:rsid w:val="008E6756"/>
    <w:rsid w:val="008F1C4E"/>
    <w:rsid w:val="009023E5"/>
    <w:rsid w:val="0090271F"/>
    <w:rsid w:val="00902E23"/>
    <w:rsid w:val="009114D7"/>
    <w:rsid w:val="0091348E"/>
    <w:rsid w:val="00917CCB"/>
    <w:rsid w:val="00930BE5"/>
    <w:rsid w:val="00933FB0"/>
    <w:rsid w:val="00942EC2"/>
    <w:rsid w:val="009600A2"/>
    <w:rsid w:val="00972511"/>
    <w:rsid w:val="00990811"/>
    <w:rsid w:val="00997C37"/>
    <w:rsid w:val="009B6C75"/>
    <w:rsid w:val="009C36B5"/>
    <w:rsid w:val="009F37B7"/>
    <w:rsid w:val="00A0127E"/>
    <w:rsid w:val="00A01E21"/>
    <w:rsid w:val="00A10F02"/>
    <w:rsid w:val="00A164B4"/>
    <w:rsid w:val="00A26956"/>
    <w:rsid w:val="00A27486"/>
    <w:rsid w:val="00A31DD7"/>
    <w:rsid w:val="00A34320"/>
    <w:rsid w:val="00A53724"/>
    <w:rsid w:val="00A56066"/>
    <w:rsid w:val="00A73129"/>
    <w:rsid w:val="00A82346"/>
    <w:rsid w:val="00A92BA1"/>
    <w:rsid w:val="00A95A1C"/>
    <w:rsid w:val="00A95A32"/>
    <w:rsid w:val="00AB2A33"/>
    <w:rsid w:val="00AB4A5D"/>
    <w:rsid w:val="00AC6BC6"/>
    <w:rsid w:val="00AE65E2"/>
    <w:rsid w:val="00AF1460"/>
    <w:rsid w:val="00B15449"/>
    <w:rsid w:val="00B318C7"/>
    <w:rsid w:val="00B53621"/>
    <w:rsid w:val="00B54FFF"/>
    <w:rsid w:val="00B77CE8"/>
    <w:rsid w:val="00B86C80"/>
    <w:rsid w:val="00B93086"/>
    <w:rsid w:val="00B9734B"/>
    <w:rsid w:val="00BA19ED"/>
    <w:rsid w:val="00BA4B8D"/>
    <w:rsid w:val="00BB6CF4"/>
    <w:rsid w:val="00BC0F7D"/>
    <w:rsid w:val="00BC5F5A"/>
    <w:rsid w:val="00BD7D31"/>
    <w:rsid w:val="00BE3255"/>
    <w:rsid w:val="00BF128E"/>
    <w:rsid w:val="00C074DD"/>
    <w:rsid w:val="00C1496A"/>
    <w:rsid w:val="00C2288E"/>
    <w:rsid w:val="00C33079"/>
    <w:rsid w:val="00C34FCC"/>
    <w:rsid w:val="00C45231"/>
    <w:rsid w:val="00C551FF"/>
    <w:rsid w:val="00C62F35"/>
    <w:rsid w:val="00C72833"/>
    <w:rsid w:val="00C80F1D"/>
    <w:rsid w:val="00C91962"/>
    <w:rsid w:val="00C93F40"/>
    <w:rsid w:val="00C958F9"/>
    <w:rsid w:val="00CA3D0C"/>
    <w:rsid w:val="00CC4EA9"/>
    <w:rsid w:val="00D34562"/>
    <w:rsid w:val="00D57972"/>
    <w:rsid w:val="00D675A9"/>
    <w:rsid w:val="00D738D6"/>
    <w:rsid w:val="00D755EB"/>
    <w:rsid w:val="00D758CD"/>
    <w:rsid w:val="00D76048"/>
    <w:rsid w:val="00D82E6F"/>
    <w:rsid w:val="00D83761"/>
    <w:rsid w:val="00D87E00"/>
    <w:rsid w:val="00D9134D"/>
    <w:rsid w:val="00D962AD"/>
    <w:rsid w:val="00DA0CEB"/>
    <w:rsid w:val="00DA2B9E"/>
    <w:rsid w:val="00DA7A03"/>
    <w:rsid w:val="00DB172C"/>
    <w:rsid w:val="00DB1818"/>
    <w:rsid w:val="00DC309B"/>
    <w:rsid w:val="00DC4DA2"/>
    <w:rsid w:val="00DC711F"/>
    <w:rsid w:val="00DD2E59"/>
    <w:rsid w:val="00DD4C17"/>
    <w:rsid w:val="00DD74A5"/>
    <w:rsid w:val="00DF2B1F"/>
    <w:rsid w:val="00DF62CD"/>
    <w:rsid w:val="00E16509"/>
    <w:rsid w:val="00E41685"/>
    <w:rsid w:val="00E44582"/>
    <w:rsid w:val="00E730A9"/>
    <w:rsid w:val="00E77645"/>
    <w:rsid w:val="00EA15B0"/>
    <w:rsid w:val="00EA5EA7"/>
    <w:rsid w:val="00EB3369"/>
    <w:rsid w:val="00EB3C47"/>
    <w:rsid w:val="00EB66B1"/>
    <w:rsid w:val="00EC47F7"/>
    <w:rsid w:val="00EC4A25"/>
    <w:rsid w:val="00EC59EE"/>
    <w:rsid w:val="00EF608C"/>
    <w:rsid w:val="00F025A2"/>
    <w:rsid w:val="00F04712"/>
    <w:rsid w:val="00F13360"/>
    <w:rsid w:val="00F22EC7"/>
    <w:rsid w:val="00F325C8"/>
    <w:rsid w:val="00F653B8"/>
    <w:rsid w:val="00F9008D"/>
    <w:rsid w:val="00FA1266"/>
    <w:rsid w:val="00FC1192"/>
    <w:rsid w:val="00FC17DC"/>
    <w:rsid w:val="00FD75B0"/>
    <w:rsid w:val="00FE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EC59EE"/>
    <w:pPr>
      <w:ind w:left="720"/>
      <w:contextualSpacing/>
    </w:pPr>
  </w:style>
  <w:style w:type="character" w:customStyle="1" w:styleId="normaltextrun">
    <w:name w:val="normaltextrun"/>
    <w:basedOn w:val="DefaultParagraphFont"/>
    <w:rsid w:val="00FE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1E470-4F2E-4601-9601-2E74BC0F7D85}">
  <ds:schemaRefs>
    <ds:schemaRef ds:uri="http://purl.org/dc/terms/"/>
    <ds:schemaRef ds:uri="http://purl.org/dc/elements/1.1/"/>
    <ds:schemaRef ds:uri="http://purl.org/dc/dcmitype/"/>
    <ds:schemaRef ds:uri="107a106f-d21b-4e4b-8948-945a8ea9a00f"/>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2351</Words>
  <Characters>14988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5</cp:revision>
  <cp:lastPrinted>2019-02-25T14:05:00Z</cp:lastPrinted>
  <dcterms:created xsi:type="dcterms:W3CDTF">2022-08-06T05:04:00Z</dcterms:created>
  <dcterms:modified xsi:type="dcterms:W3CDTF">2022-09-30T17:57:00Z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